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5BA" w:rsidRPr="00055848" w:rsidRDefault="005F05AD">
      <w:pPr>
        <w:rPr>
          <w:rFonts w:ascii="Arial" w:hAnsi="Arial" w:cs="Arial"/>
          <w:b/>
          <w:sz w:val="20"/>
          <w:szCs w:val="20"/>
          <w:lang w:val="pt-BR"/>
        </w:rPr>
      </w:pPr>
      <w:r w:rsidRPr="00055848">
        <w:rPr>
          <w:rFonts w:ascii="Arial" w:hAnsi="Arial" w:cs="Arial"/>
          <w:b/>
          <w:sz w:val="20"/>
          <w:szCs w:val="20"/>
          <w:lang w:val="pt-BR"/>
        </w:rPr>
        <w:t>TPC-E - Fuji</w:t>
      </w:r>
      <w:r w:rsidR="00266504" w:rsidRPr="00055848">
        <w:rPr>
          <w:rFonts w:ascii="Arial" w:hAnsi="Arial" w:cs="Arial"/>
          <w:b/>
          <w:sz w:val="20"/>
          <w:szCs w:val="20"/>
          <w:lang w:val="pt-BR"/>
        </w:rPr>
        <w:t xml:space="preserve">tsu </w:t>
      </w:r>
      <w:r w:rsidR="00266504" w:rsidRPr="00D57535">
        <w:rPr>
          <w:rFonts w:ascii="Arial" w:hAnsi="Arial" w:cs="Arial"/>
          <w:b/>
          <w:sz w:val="20"/>
          <w:szCs w:val="20"/>
          <w:lang w:val="pt-BR"/>
        </w:rPr>
        <w:t>PRIME</w:t>
      </w:r>
      <w:r w:rsidR="004957BF" w:rsidRPr="00D57535">
        <w:rPr>
          <w:rFonts w:ascii="Arial" w:hAnsi="Arial" w:cs="Arial"/>
          <w:b/>
          <w:sz w:val="20"/>
          <w:szCs w:val="20"/>
          <w:lang w:val="pt-BR"/>
        </w:rPr>
        <w:t>GY RX</w:t>
      </w:r>
      <w:r w:rsidR="00CF28AC">
        <w:rPr>
          <w:rFonts w:ascii="Arial" w:hAnsi="Arial" w:cs="Arial"/>
          <w:b/>
          <w:sz w:val="20"/>
          <w:szCs w:val="20"/>
          <w:lang w:val="pt-BR"/>
        </w:rPr>
        <w:t>2540</w:t>
      </w:r>
      <w:r w:rsidR="004957BF" w:rsidRPr="00D57535">
        <w:rPr>
          <w:rFonts w:ascii="Arial" w:hAnsi="Arial" w:cs="Arial"/>
          <w:b/>
          <w:sz w:val="20"/>
          <w:szCs w:val="20"/>
          <w:lang w:val="pt-BR"/>
        </w:rPr>
        <w:t xml:space="preserve"> M</w:t>
      </w:r>
      <w:r w:rsidR="005A2ADB">
        <w:rPr>
          <w:rFonts w:ascii="Arial" w:hAnsi="Arial" w:cs="Arial"/>
          <w:b/>
          <w:sz w:val="20"/>
          <w:szCs w:val="20"/>
          <w:lang w:val="pt-BR"/>
        </w:rPr>
        <w:t>5</w:t>
      </w:r>
    </w:p>
    <w:p w:rsidR="005F05AD" w:rsidRDefault="00A82DDE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 Configuration</w:t>
      </w:r>
      <w:r w:rsidR="004957BF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>–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 xml:space="preserve">Setup / </w:t>
      </w:r>
      <w:r w:rsidR="00D0600C">
        <w:rPr>
          <w:rFonts w:ascii="Arial" w:hAnsi="Arial" w:cs="Arial"/>
          <w:sz w:val="18"/>
          <w:szCs w:val="18"/>
          <w:lang w:val="en-GB"/>
        </w:rPr>
        <w:t>Measurement</w:t>
      </w: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4957BF" w:rsidRPr="00194E98" w:rsidRDefault="004957BF" w:rsidP="004957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750"/>
        <w:gridCol w:w="2891"/>
        <w:gridCol w:w="1701"/>
        <w:gridCol w:w="1191"/>
        <w:gridCol w:w="1361"/>
      </w:tblGrid>
      <w:tr w:rsidR="000E2E60" w:rsidRPr="00194E98" w:rsidTr="00CC6895">
        <w:trPr>
          <w:jc w:val="center"/>
        </w:trPr>
        <w:tc>
          <w:tcPr>
            <w:tcW w:w="1356" w:type="dxa"/>
            <w:shd w:val="clear" w:color="auto" w:fill="E0E0E0"/>
            <w:vAlign w:val="center"/>
          </w:tcPr>
          <w:p w:rsidR="004957BF" w:rsidRPr="00194E98" w:rsidRDefault="004957BF" w:rsidP="00884D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HBA - Port</w:t>
            </w:r>
          </w:p>
        </w:tc>
        <w:tc>
          <w:tcPr>
            <w:tcW w:w="750" w:type="dxa"/>
            <w:shd w:val="clear" w:color="auto" w:fill="E0E0E0"/>
            <w:vAlign w:val="center"/>
          </w:tcPr>
          <w:p w:rsidR="004957BF" w:rsidRPr="00194E98" w:rsidRDefault="004957BF" w:rsidP="00884D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Disk</w:t>
            </w:r>
            <w:r w:rsidR="00653E16" w:rsidRPr="00194E98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891" w:type="dxa"/>
            <w:shd w:val="clear" w:color="auto" w:fill="E0E0E0"/>
            <w:vAlign w:val="center"/>
          </w:tcPr>
          <w:p w:rsidR="004957BF" w:rsidRPr="00194E98" w:rsidRDefault="004957BF" w:rsidP="00884D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Drives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4957BF" w:rsidRPr="00194E98" w:rsidRDefault="004957BF" w:rsidP="00884D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Partition</w:t>
            </w:r>
          </w:p>
        </w:tc>
        <w:tc>
          <w:tcPr>
            <w:tcW w:w="1191" w:type="dxa"/>
            <w:shd w:val="clear" w:color="auto" w:fill="E0E0E0"/>
            <w:vAlign w:val="center"/>
          </w:tcPr>
          <w:p w:rsidR="004957BF" w:rsidRPr="00194E98" w:rsidRDefault="004957BF" w:rsidP="00884D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Size</w:t>
            </w:r>
          </w:p>
        </w:tc>
        <w:tc>
          <w:tcPr>
            <w:tcW w:w="1361" w:type="dxa"/>
            <w:shd w:val="clear" w:color="auto" w:fill="E0E0E0"/>
            <w:vAlign w:val="center"/>
          </w:tcPr>
          <w:p w:rsidR="004957BF" w:rsidRPr="00194E98" w:rsidRDefault="004957BF" w:rsidP="00884D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4E98">
              <w:rPr>
                <w:rFonts w:ascii="Arial" w:hAnsi="Arial" w:cs="Arial"/>
                <w:b/>
                <w:sz w:val="20"/>
                <w:szCs w:val="20"/>
              </w:rPr>
              <w:t>Use</w:t>
            </w:r>
          </w:p>
        </w:tc>
      </w:tr>
      <w:tr w:rsidR="00973152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973152" w:rsidRPr="00194E98" w:rsidRDefault="002164CE" w:rsidP="00DF49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0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0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973152" w:rsidRPr="001D022F" w:rsidRDefault="00973152" w:rsidP="00DF49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91" w:type="dxa"/>
            <w:vAlign w:val="center"/>
          </w:tcPr>
          <w:p w:rsidR="00973152" w:rsidRPr="001D022F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5x1600GB,SSD SAS RAID5</w:t>
            </w:r>
          </w:p>
        </w:tc>
        <w:tc>
          <w:tcPr>
            <w:tcW w:w="1701" w:type="dxa"/>
            <w:vAlign w:val="center"/>
          </w:tcPr>
          <w:p w:rsidR="00973152" w:rsidRPr="001D022F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 w:rsidR="00973152" w:rsidRPr="001D022F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,959</w:t>
            </w:r>
            <w:r w:rsidRPr="001D022F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 GB</w:t>
            </w:r>
          </w:p>
        </w:tc>
        <w:tc>
          <w:tcPr>
            <w:tcW w:w="1361" w:type="dxa"/>
            <w:vAlign w:val="center"/>
          </w:tcPr>
          <w:p w:rsidR="00973152" w:rsidRPr="001D022F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Not used</w:t>
            </w:r>
          </w:p>
        </w:tc>
      </w:tr>
      <w:tr w:rsidR="00973152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973152" w:rsidRPr="00194E98" w:rsidRDefault="00973152" w:rsidP="00DF49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973152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91" w:type="dxa"/>
            <w:vAlign w:val="center"/>
          </w:tcPr>
          <w:p w:rsidR="00973152" w:rsidRPr="001D022F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10x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960GB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,SSD SAS RAID5</w:t>
            </w:r>
          </w:p>
        </w:tc>
        <w:tc>
          <w:tcPr>
            <w:tcW w:w="1701" w:type="dxa"/>
            <w:vAlign w:val="center"/>
          </w:tcPr>
          <w:p w:rsidR="00973152" w:rsidRPr="001D022F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 w:rsidR="00973152" w:rsidRPr="001D022F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zh-CN"/>
              </w:rPr>
              <w:t>8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,937 GB</w:t>
            </w:r>
          </w:p>
        </w:tc>
        <w:tc>
          <w:tcPr>
            <w:tcW w:w="1361" w:type="dxa"/>
            <w:vAlign w:val="center"/>
          </w:tcPr>
          <w:p w:rsidR="00973152" w:rsidRPr="001D022F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DB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setup</w:t>
            </w:r>
          </w:p>
        </w:tc>
      </w:tr>
      <w:tr w:rsidR="00973152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973152" w:rsidRPr="00194E98" w:rsidRDefault="00973152" w:rsidP="00DF49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973152" w:rsidRDefault="00973152" w:rsidP="00DF49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2891" w:type="dxa"/>
            <w:vAlign w:val="center"/>
          </w:tcPr>
          <w:p w:rsidR="00973152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5x960GB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,SSD SAS RAID5</w:t>
            </w:r>
          </w:p>
        </w:tc>
        <w:tc>
          <w:tcPr>
            <w:tcW w:w="1701" w:type="dxa"/>
            <w:vAlign w:val="center"/>
          </w:tcPr>
          <w:p w:rsidR="00973152" w:rsidRPr="001D022F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US" w:eastAsia="zh-CN"/>
              </w:rPr>
              <w:t>C:\jp\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backup1_1</w:t>
            </w:r>
          </w:p>
        </w:tc>
        <w:tc>
          <w:tcPr>
            <w:tcW w:w="1191" w:type="dxa"/>
            <w:vAlign w:val="center"/>
          </w:tcPr>
          <w:p w:rsidR="00973152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973152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973152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973152" w:rsidRPr="00194E98" w:rsidRDefault="00973152" w:rsidP="00DF49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973152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91" w:type="dxa"/>
            <w:vAlign w:val="center"/>
          </w:tcPr>
          <w:p w:rsidR="00973152" w:rsidRPr="001D022F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,SAS RAID5</w:t>
            </w:r>
          </w:p>
        </w:tc>
        <w:tc>
          <w:tcPr>
            <w:tcW w:w="1701" w:type="dxa"/>
            <w:vAlign w:val="center"/>
          </w:tcPr>
          <w:p w:rsidR="00973152" w:rsidRPr="001D022F" w:rsidRDefault="00973152" w:rsidP="00DF49C1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 w:rsidR="00973152" w:rsidRPr="001D022F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973152" w:rsidRPr="001D022F" w:rsidRDefault="00973152" w:rsidP="00DF49C1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Not used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71389D" w:rsidRPr="002164CE" w:rsidRDefault="002164CE" w:rsidP="002164CE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0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9x1600GB,SSD 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C:\jp\Fixed1</w:t>
            </w:r>
          </w:p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C:\jp\Scaling1</w:t>
            </w:r>
          </w:p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C:\jp\Growing1</w:t>
            </w: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 GB</w:t>
            </w:r>
          </w:p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200 GB</w:t>
            </w:r>
          </w:p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11,717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DB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71389D" w:rsidRPr="00194E98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Not used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71389D" w:rsidRPr="00194E98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C:\jp\backup1_2</w:t>
            </w: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71389D" w:rsidRPr="00194E98" w:rsidRDefault="002164CE" w:rsidP="00216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1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0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9x1600GB,SSD 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C:\jp\Fixed2</w:t>
            </w:r>
          </w:p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C:\jp\Scaling2</w:t>
            </w:r>
          </w:p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C:\jp\Growing2</w:t>
            </w: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 GB</w:t>
            </w:r>
          </w:p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200 GB</w:t>
            </w:r>
          </w:p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11,717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DB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71389D" w:rsidRPr="00194E98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C:\jp\backup2_2</w:t>
            </w: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Backup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71389D" w:rsidRPr="00194E98" w:rsidRDefault="002164CE" w:rsidP="00216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1 Port 1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10x960GB,SSD 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8,937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DB-setup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71389D" w:rsidRPr="00194E98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C:\jp\backup2_1</w:t>
            </w: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Backup</w:t>
            </w:r>
          </w:p>
        </w:tc>
      </w:tr>
      <w:tr w:rsidR="0071389D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71389D" w:rsidRPr="00194E98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891" w:type="dxa"/>
            <w:vAlign w:val="center"/>
          </w:tcPr>
          <w:p w:rsidR="0071389D" w:rsidRPr="00FB20F9" w:rsidRDefault="0071389D" w:rsidP="0071389D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5x1200GB,SAS RAID5</w:t>
            </w:r>
          </w:p>
        </w:tc>
        <w:tc>
          <w:tcPr>
            <w:tcW w:w="1701" w:type="dxa"/>
            <w:vAlign w:val="center"/>
          </w:tcPr>
          <w:p w:rsidR="0071389D" w:rsidRPr="00FB20F9" w:rsidRDefault="0071389D" w:rsidP="0071389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71389D" w:rsidRPr="00FB20F9" w:rsidRDefault="0071389D" w:rsidP="0071389D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Not used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596674" w:rsidRPr="00194E98" w:rsidRDefault="002164CE" w:rsidP="00216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2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0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2x300GB 15K SAS, RAID1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C:\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278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OS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6x1600GB SAS SSD, RAID10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G:\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4,469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20F9">
              <w:rPr>
                <w:rFonts w:ascii="Arial" w:hAnsi="Arial" w:cs="Arial"/>
                <w:sz w:val="20"/>
                <w:szCs w:val="20"/>
              </w:rPr>
              <w:t>DB Log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596674" w:rsidRPr="00194E98" w:rsidRDefault="002164CE" w:rsidP="00216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3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0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5x1200GB,10K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Not used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9x1600GB,SSD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Fixed3</w:t>
            </w:r>
          </w:p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C:\jp\Scaling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C:\jp\Growing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 GB</w:t>
            </w:r>
          </w:p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200 GB</w:t>
            </w:r>
          </w:p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11,717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DB</w:t>
            </w:r>
          </w:p>
        </w:tc>
        <w:bookmarkStart w:id="0" w:name="_GoBack"/>
        <w:bookmarkEnd w:id="0"/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backup3</w:t>
            </w: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_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596674" w:rsidRPr="00194E98" w:rsidRDefault="002164CE" w:rsidP="00216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3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5x1200GB,10K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Not used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backup3</w:t>
            </w: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_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10x960GB,SSD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US" w:eastAsia="zh-CN"/>
              </w:rPr>
              <w:t>J:\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8,937 GB</w:t>
            </w:r>
          </w:p>
        </w:tc>
        <w:tc>
          <w:tcPr>
            <w:tcW w:w="1361" w:type="dxa"/>
            <w:vAlign w:val="center"/>
          </w:tcPr>
          <w:p w:rsidR="00596674" w:rsidRPr="00FB20F9" w:rsidRDefault="00CC6895" w:rsidP="00CC6895">
            <w:pPr>
              <w:jc w:val="center"/>
              <w:rPr>
                <w:rFonts w:ascii="Arial" w:eastAsiaTheme="minorEastAsia" w:hAnsi="Arial" w:cs="Arial" w:hint="eastAsia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DB setup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596674" w:rsidRPr="00194E98" w:rsidRDefault="002164CE" w:rsidP="00216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4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0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5x1200GB,10K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Not used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US"/>
              </w:rPr>
              <w:t>23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10x960GB,SSD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US" w:eastAsia="zh-CN"/>
              </w:rPr>
              <w:t>K:\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8,937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DB setup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US"/>
              </w:rPr>
              <w:t>24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backup4</w:t>
            </w: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_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596674" w:rsidRPr="00194E98" w:rsidRDefault="002164CE" w:rsidP="00216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4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5x1200GB,10K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Not used</w:t>
            </w:r>
          </w:p>
        </w:tc>
      </w:tr>
      <w:tr w:rsidR="00596674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596674" w:rsidRPr="00194E98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 w:hint="eastAsia"/>
                <w:sz w:val="20"/>
                <w:szCs w:val="20"/>
                <w:lang w:val="en-US"/>
              </w:rPr>
              <w:t>22</w:t>
            </w:r>
          </w:p>
        </w:tc>
        <w:tc>
          <w:tcPr>
            <w:tcW w:w="2891" w:type="dxa"/>
            <w:vAlign w:val="center"/>
          </w:tcPr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9x1600GB,SSD SAS RAID5</w:t>
            </w:r>
          </w:p>
        </w:tc>
        <w:tc>
          <w:tcPr>
            <w:tcW w:w="1701" w:type="dxa"/>
            <w:vAlign w:val="center"/>
          </w:tcPr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Fixed4</w:t>
            </w:r>
          </w:p>
          <w:p w:rsidR="00596674" w:rsidRPr="00FB20F9" w:rsidRDefault="00596674" w:rsidP="005966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C:\jp\Scaling4</w:t>
            </w:r>
          </w:p>
          <w:p w:rsidR="00596674" w:rsidRPr="00FB20F9" w:rsidRDefault="00596674" w:rsidP="00596674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C:\jp\Growing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19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 GB</w:t>
            </w:r>
          </w:p>
          <w:p w:rsidR="00596674" w:rsidRPr="00FB20F9" w:rsidRDefault="00596674" w:rsidP="0059667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200 GB</w:t>
            </w:r>
          </w:p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11,717 GB</w:t>
            </w:r>
          </w:p>
        </w:tc>
        <w:tc>
          <w:tcPr>
            <w:tcW w:w="1361" w:type="dxa"/>
            <w:vAlign w:val="center"/>
          </w:tcPr>
          <w:p w:rsidR="00596674" w:rsidRPr="00FB20F9" w:rsidRDefault="00596674" w:rsidP="0059667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DB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US"/>
              </w:rPr>
              <w:t>25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C:\jp\backup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4</w:t>
            </w: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_2</w:t>
            </w: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FB20F9">
              <w:rPr>
                <w:rFonts w:ascii="Arial" w:hAnsi="Arial" w:cs="Arial"/>
                <w:sz w:val="20"/>
                <w:szCs w:val="20"/>
              </w:rPr>
              <w:t>x1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B20F9">
              <w:rPr>
                <w:rFonts w:ascii="Arial" w:hAnsi="Arial" w:cs="Arial"/>
                <w:sz w:val="20"/>
                <w:szCs w:val="20"/>
              </w:rPr>
              <w:t>00GB,10K SAS RAID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E:\</w:t>
            </w: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2,979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Tempdb-run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5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0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5x1200GB,10K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Not used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10x960GB,SSD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US" w:eastAsia="zh-CN"/>
              </w:rPr>
              <w:t>L:\</w:t>
            </w: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8,937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DB setup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C:\jp\backup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5</w:t>
            </w: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_2</w:t>
            </w: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 w:val="restart"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Crtl 5</w:t>
            </w:r>
            <w:r w:rsidRPr="00FB20F9">
              <w:rPr>
                <w:rFonts w:ascii="Arial" w:hAnsi="Arial" w:cs="Arial"/>
                <w:sz w:val="20"/>
                <w:szCs w:val="20"/>
              </w:rPr>
              <w:t xml:space="preserve"> Port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B20F9">
              <w:rPr>
                <w:rFonts w:ascii="Arial" w:hAnsi="Arial" w:cs="Arial"/>
                <w:sz w:val="20"/>
                <w:szCs w:val="20"/>
              </w:rPr>
              <w:br/>
              <w:t>JX40 S2</w:t>
            </w: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5x1200GB,10K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Not used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9x1600GB,SSD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Fixed5</w:t>
            </w:r>
          </w:p>
          <w:p w:rsidR="00CC6895" w:rsidRPr="00FB20F9" w:rsidRDefault="00CC6895" w:rsidP="00CC689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C:\jp\Scaling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C:\jp\Growing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 GB</w:t>
            </w:r>
          </w:p>
          <w:p w:rsidR="00CC6895" w:rsidRPr="00FB20F9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200 GB</w:t>
            </w:r>
          </w:p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GB"/>
              </w:rPr>
              <w:t>11,717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hAnsi="Arial" w:cs="Arial"/>
                <w:sz w:val="20"/>
                <w:szCs w:val="20"/>
                <w:lang w:val="en-US"/>
              </w:rPr>
              <w:t>DB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5x960GB,SSD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C:\jp\backup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5</w:t>
            </w: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_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2,681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Backup</w:t>
            </w:r>
          </w:p>
        </w:tc>
      </w:tr>
      <w:tr w:rsidR="00CC6895" w:rsidRPr="00194E98" w:rsidTr="00CC6895">
        <w:trPr>
          <w:trHeight w:val="278"/>
          <w:jc w:val="center"/>
        </w:trPr>
        <w:tc>
          <w:tcPr>
            <w:tcW w:w="1356" w:type="dxa"/>
            <w:vMerge/>
            <w:shd w:val="clear" w:color="auto" w:fill="auto"/>
            <w:vAlign w:val="center"/>
          </w:tcPr>
          <w:p w:rsidR="00CC6895" w:rsidRPr="00194E98" w:rsidRDefault="00CC6895" w:rsidP="00CC6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289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5x1200GB,10K SAS RAID5</w:t>
            </w:r>
          </w:p>
        </w:tc>
        <w:tc>
          <w:tcPr>
            <w:tcW w:w="1701" w:type="dxa"/>
            <w:vAlign w:val="center"/>
          </w:tcPr>
          <w:p w:rsidR="00CC6895" w:rsidRPr="00FB20F9" w:rsidRDefault="00CC6895" w:rsidP="00CC6895">
            <w:pP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FB20F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4,469 GB</w:t>
            </w:r>
          </w:p>
        </w:tc>
        <w:tc>
          <w:tcPr>
            <w:tcW w:w="1361" w:type="dxa"/>
            <w:vAlign w:val="center"/>
          </w:tcPr>
          <w:p w:rsidR="00CC6895" w:rsidRPr="00FB20F9" w:rsidRDefault="00CC6895" w:rsidP="00CC6895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  <w:t>Not used</w:t>
            </w:r>
          </w:p>
        </w:tc>
      </w:tr>
    </w:tbl>
    <w:p w:rsidR="004957BF" w:rsidRPr="00194E98" w:rsidRDefault="004957BF" w:rsidP="004957BF">
      <w:pPr>
        <w:rPr>
          <w:rFonts w:ascii="Arial" w:hAnsi="Arial" w:cs="Arial"/>
          <w:sz w:val="20"/>
          <w:szCs w:val="20"/>
          <w:lang w:val="en-GB"/>
        </w:rPr>
      </w:pPr>
    </w:p>
    <w:p w:rsidR="00460802" w:rsidRPr="00FB20F9" w:rsidRDefault="00460802" w:rsidP="00460802">
      <w:pPr>
        <w:rPr>
          <w:rFonts w:ascii="Arial" w:hAnsi="Arial" w:cs="Arial"/>
          <w:sz w:val="20"/>
          <w:szCs w:val="20"/>
          <w:lang w:val="en-GB"/>
        </w:rPr>
      </w:pPr>
      <w:r w:rsidRPr="00FB20F9">
        <w:rPr>
          <w:rFonts w:ascii="Arial" w:hAnsi="Arial" w:cs="Arial"/>
          <w:sz w:val="20"/>
          <w:szCs w:val="20"/>
          <w:lang w:val="en-GB"/>
        </w:rPr>
        <w:t xml:space="preserve">Disk# </w:t>
      </w:r>
      <w:r>
        <w:rPr>
          <w:rFonts w:ascii="Arial" w:hAnsi="Arial" w:cs="Arial"/>
          <w:sz w:val="20"/>
          <w:szCs w:val="20"/>
          <w:lang w:val="en-GB"/>
        </w:rPr>
        <w:t>3</w:t>
      </w:r>
      <w:r w:rsidRPr="00FB20F9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12</w:t>
      </w:r>
      <w:r w:rsidRPr="00FB20F9">
        <w:rPr>
          <w:rFonts w:ascii="Arial" w:hAnsi="Arial" w:cs="Arial"/>
          <w:sz w:val="20"/>
          <w:szCs w:val="20"/>
          <w:lang w:val="en-GB"/>
        </w:rPr>
        <w:t>, 1</w:t>
      </w:r>
      <w:r>
        <w:rPr>
          <w:rFonts w:ascii="Arial" w:hAnsi="Arial" w:cs="Arial"/>
          <w:sz w:val="20"/>
          <w:szCs w:val="20"/>
          <w:lang w:val="en-GB"/>
        </w:rPr>
        <w:t>8, 23</w:t>
      </w:r>
      <w:r w:rsidRPr="00FB20F9">
        <w:rPr>
          <w:rFonts w:ascii="Arial" w:hAnsi="Arial" w:cs="Arial"/>
          <w:sz w:val="20"/>
          <w:szCs w:val="20"/>
          <w:lang w:val="en-GB"/>
        </w:rPr>
        <w:t xml:space="preserve"> and </w:t>
      </w:r>
      <w:r>
        <w:rPr>
          <w:rFonts w:ascii="Arial" w:hAnsi="Arial" w:cs="Arial"/>
          <w:sz w:val="20"/>
          <w:szCs w:val="20"/>
          <w:lang w:val="en-GB"/>
        </w:rPr>
        <w:t>30 are</w:t>
      </w:r>
      <w:r w:rsidRPr="00FB20F9">
        <w:rPr>
          <w:rFonts w:ascii="Arial" w:hAnsi="Arial" w:cs="Arial"/>
          <w:sz w:val="20"/>
          <w:szCs w:val="20"/>
          <w:lang w:val="en-GB"/>
        </w:rPr>
        <w:t xml:space="preserve"> used for database setup.</w:t>
      </w:r>
    </w:p>
    <w:p w:rsidR="00460802" w:rsidRPr="00FB20F9" w:rsidRDefault="00460802" w:rsidP="00460802">
      <w:pPr>
        <w:rPr>
          <w:rFonts w:ascii="Arial" w:hAnsi="Arial" w:cs="Arial"/>
          <w:sz w:val="20"/>
          <w:szCs w:val="20"/>
          <w:lang w:val="en-GB"/>
        </w:rPr>
      </w:pPr>
      <w:r w:rsidRPr="00FB20F9">
        <w:rPr>
          <w:rFonts w:ascii="Arial" w:hAnsi="Arial" w:cs="Arial"/>
          <w:sz w:val="20"/>
          <w:szCs w:val="20"/>
          <w:lang w:val="en-GB"/>
        </w:rPr>
        <w:t xml:space="preserve">Disk# </w:t>
      </w:r>
      <w:r>
        <w:rPr>
          <w:rFonts w:ascii="Arial" w:hAnsi="Arial" w:cs="Arial"/>
          <w:sz w:val="20"/>
          <w:szCs w:val="20"/>
          <w:lang w:val="en-GB"/>
        </w:rPr>
        <w:t>7</w:t>
      </w:r>
      <w:r w:rsidRPr="00FB20F9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8</w:t>
      </w:r>
      <w:r w:rsidRPr="00FB20F9">
        <w:rPr>
          <w:rFonts w:ascii="Arial" w:hAnsi="Arial" w:cs="Arial"/>
          <w:sz w:val="20"/>
          <w:szCs w:val="20"/>
          <w:lang w:val="en-GB"/>
        </w:rPr>
        <w:t>,</w:t>
      </w:r>
      <w:r>
        <w:rPr>
          <w:rFonts w:ascii="Arial" w:hAnsi="Arial" w:cs="Arial"/>
          <w:sz w:val="20"/>
          <w:szCs w:val="20"/>
          <w:lang w:val="en-GB"/>
        </w:rPr>
        <w:t>11,13,17,19,24,25,</w:t>
      </w:r>
      <w:r w:rsidR="00CF1943">
        <w:rPr>
          <w:rFonts w:ascii="Arial" w:hAnsi="Arial" w:cs="Arial"/>
          <w:sz w:val="20"/>
          <w:szCs w:val="20"/>
          <w:lang w:val="en-US"/>
        </w:rPr>
        <w:t xml:space="preserve">31 </w:t>
      </w:r>
      <w:r w:rsidR="00CF1943">
        <w:rPr>
          <w:rFonts w:ascii="Arial" w:hAnsi="Arial" w:cs="Arial"/>
          <w:sz w:val="20"/>
          <w:szCs w:val="20"/>
          <w:lang w:val="en-GB"/>
        </w:rPr>
        <w:t>and 32</w:t>
      </w:r>
      <w:r w:rsidRPr="00FB20F9">
        <w:rPr>
          <w:rFonts w:ascii="Arial" w:hAnsi="Arial" w:cs="Arial"/>
          <w:sz w:val="20"/>
          <w:szCs w:val="20"/>
          <w:lang w:val="en-GB"/>
        </w:rPr>
        <w:t xml:space="preserve"> are only used for database build process and database backup.</w:t>
      </w:r>
    </w:p>
    <w:p w:rsidR="00460802" w:rsidRPr="00FB20F9" w:rsidRDefault="00460802" w:rsidP="00460802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 w:hint="eastAsia"/>
          <w:sz w:val="20"/>
          <w:szCs w:val="20"/>
          <w:lang w:val="en-GB"/>
        </w:rPr>
        <w:t>Disk#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4,5,6,9,14,15,20,21,27.28 and 33 are not used.</w:t>
      </w:r>
    </w:p>
    <w:p w:rsidR="00133512" w:rsidRPr="00460802" w:rsidRDefault="00133512">
      <w:pPr>
        <w:rPr>
          <w:rFonts w:ascii="Arial" w:hAnsi="Arial" w:cs="Arial"/>
          <w:sz w:val="20"/>
          <w:szCs w:val="20"/>
          <w:lang w:val="en-GB"/>
        </w:rPr>
      </w:pPr>
    </w:p>
    <w:p w:rsidR="00133512" w:rsidRPr="00194E98" w:rsidRDefault="00133512">
      <w:pPr>
        <w:rPr>
          <w:rFonts w:ascii="Arial" w:hAnsi="Arial" w:cs="Arial"/>
          <w:sz w:val="20"/>
          <w:szCs w:val="20"/>
          <w:lang w:val="en-GB"/>
        </w:rPr>
      </w:pPr>
    </w:p>
    <w:sectPr w:rsidR="00133512" w:rsidRPr="00194E98" w:rsidSect="00133512">
      <w:pgSz w:w="11906" w:h="16838"/>
      <w:pgMar w:top="90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F88" w:rsidRDefault="008F2F88" w:rsidP="00DF49C1">
      <w:r>
        <w:separator/>
      </w:r>
    </w:p>
  </w:endnote>
  <w:endnote w:type="continuationSeparator" w:id="0">
    <w:p w:rsidR="008F2F88" w:rsidRDefault="008F2F88" w:rsidP="00DF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F88" w:rsidRDefault="008F2F88" w:rsidP="00DF49C1">
      <w:r>
        <w:separator/>
      </w:r>
    </w:p>
  </w:footnote>
  <w:footnote w:type="continuationSeparator" w:id="0">
    <w:p w:rsidR="008F2F88" w:rsidRDefault="008F2F88" w:rsidP="00DF4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5BA"/>
    <w:rsid w:val="00021253"/>
    <w:rsid w:val="00024F76"/>
    <w:rsid w:val="00042016"/>
    <w:rsid w:val="00042436"/>
    <w:rsid w:val="0004540A"/>
    <w:rsid w:val="00055848"/>
    <w:rsid w:val="000731A9"/>
    <w:rsid w:val="0007482B"/>
    <w:rsid w:val="0008403C"/>
    <w:rsid w:val="00092144"/>
    <w:rsid w:val="000956D7"/>
    <w:rsid w:val="000B5CE8"/>
    <w:rsid w:val="000D5678"/>
    <w:rsid w:val="000E2E60"/>
    <w:rsid w:val="000F4330"/>
    <w:rsid w:val="001032A0"/>
    <w:rsid w:val="001054EB"/>
    <w:rsid w:val="00106360"/>
    <w:rsid w:val="00121163"/>
    <w:rsid w:val="00126C48"/>
    <w:rsid w:val="00133512"/>
    <w:rsid w:val="00142A84"/>
    <w:rsid w:val="00163CC2"/>
    <w:rsid w:val="00167CE1"/>
    <w:rsid w:val="001860C3"/>
    <w:rsid w:val="00194E98"/>
    <w:rsid w:val="001B76F2"/>
    <w:rsid w:val="001E40F0"/>
    <w:rsid w:val="001F2B4F"/>
    <w:rsid w:val="002164CE"/>
    <w:rsid w:val="002239BC"/>
    <w:rsid w:val="0026400E"/>
    <w:rsid w:val="00266504"/>
    <w:rsid w:val="00276D47"/>
    <w:rsid w:val="00276F57"/>
    <w:rsid w:val="002A27C6"/>
    <w:rsid w:val="00303FB4"/>
    <w:rsid w:val="003305BA"/>
    <w:rsid w:val="00354605"/>
    <w:rsid w:val="00365667"/>
    <w:rsid w:val="00387CBF"/>
    <w:rsid w:val="00390B36"/>
    <w:rsid w:val="003A690F"/>
    <w:rsid w:val="003B6D91"/>
    <w:rsid w:val="003E693D"/>
    <w:rsid w:val="003F7DB8"/>
    <w:rsid w:val="00417A42"/>
    <w:rsid w:val="00422EF6"/>
    <w:rsid w:val="00446DA3"/>
    <w:rsid w:val="004502B0"/>
    <w:rsid w:val="00460802"/>
    <w:rsid w:val="00484048"/>
    <w:rsid w:val="00493D8E"/>
    <w:rsid w:val="004957BF"/>
    <w:rsid w:val="00497AC5"/>
    <w:rsid w:val="004B146E"/>
    <w:rsid w:val="004B1D45"/>
    <w:rsid w:val="004E0289"/>
    <w:rsid w:val="004F5B98"/>
    <w:rsid w:val="00571711"/>
    <w:rsid w:val="00582BB4"/>
    <w:rsid w:val="00584B59"/>
    <w:rsid w:val="005945F4"/>
    <w:rsid w:val="00596674"/>
    <w:rsid w:val="005A2ADB"/>
    <w:rsid w:val="005A66AB"/>
    <w:rsid w:val="005D35E6"/>
    <w:rsid w:val="005E02A2"/>
    <w:rsid w:val="005F05AD"/>
    <w:rsid w:val="006117C1"/>
    <w:rsid w:val="006211DC"/>
    <w:rsid w:val="00653E16"/>
    <w:rsid w:val="006700B8"/>
    <w:rsid w:val="00673D6C"/>
    <w:rsid w:val="006E5370"/>
    <w:rsid w:val="0071389D"/>
    <w:rsid w:val="00772466"/>
    <w:rsid w:val="00774EBE"/>
    <w:rsid w:val="007A1AFE"/>
    <w:rsid w:val="007A60A9"/>
    <w:rsid w:val="007E04CA"/>
    <w:rsid w:val="007F7EED"/>
    <w:rsid w:val="0082166D"/>
    <w:rsid w:val="00822BEB"/>
    <w:rsid w:val="00837EE0"/>
    <w:rsid w:val="00844F67"/>
    <w:rsid w:val="00860AB6"/>
    <w:rsid w:val="00884DE3"/>
    <w:rsid w:val="008B4847"/>
    <w:rsid w:val="008C0549"/>
    <w:rsid w:val="008C48DF"/>
    <w:rsid w:val="008F10FF"/>
    <w:rsid w:val="008F2F88"/>
    <w:rsid w:val="00973152"/>
    <w:rsid w:val="0099595F"/>
    <w:rsid w:val="009B6B23"/>
    <w:rsid w:val="009C1935"/>
    <w:rsid w:val="009C65D4"/>
    <w:rsid w:val="009D3DFB"/>
    <w:rsid w:val="00A12A04"/>
    <w:rsid w:val="00A82DDE"/>
    <w:rsid w:val="00AD7982"/>
    <w:rsid w:val="00B14EAD"/>
    <w:rsid w:val="00B22D07"/>
    <w:rsid w:val="00B313E8"/>
    <w:rsid w:val="00BB4427"/>
    <w:rsid w:val="00BC1CDC"/>
    <w:rsid w:val="00BD3D9F"/>
    <w:rsid w:val="00BF0660"/>
    <w:rsid w:val="00C04819"/>
    <w:rsid w:val="00C13BCC"/>
    <w:rsid w:val="00C466B8"/>
    <w:rsid w:val="00C474E9"/>
    <w:rsid w:val="00C66834"/>
    <w:rsid w:val="00C76CB4"/>
    <w:rsid w:val="00CA509C"/>
    <w:rsid w:val="00CC6895"/>
    <w:rsid w:val="00CF1943"/>
    <w:rsid w:val="00CF28AC"/>
    <w:rsid w:val="00D0600C"/>
    <w:rsid w:val="00D301B9"/>
    <w:rsid w:val="00D420D6"/>
    <w:rsid w:val="00D52065"/>
    <w:rsid w:val="00D57535"/>
    <w:rsid w:val="00D603F2"/>
    <w:rsid w:val="00DA4B2E"/>
    <w:rsid w:val="00DC756A"/>
    <w:rsid w:val="00DE0C5F"/>
    <w:rsid w:val="00DF49C1"/>
    <w:rsid w:val="00E223A6"/>
    <w:rsid w:val="00E537A8"/>
    <w:rsid w:val="00E8517C"/>
    <w:rsid w:val="00E87CB5"/>
    <w:rsid w:val="00EA571A"/>
    <w:rsid w:val="00EC17F5"/>
    <w:rsid w:val="00EC79E3"/>
    <w:rsid w:val="00F26BDA"/>
    <w:rsid w:val="00F30786"/>
    <w:rsid w:val="00F425AE"/>
    <w:rsid w:val="00F5369A"/>
    <w:rsid w:val="00F65567"/>
    <w:rsid w:val="00F711CF"/>
    <w:rsid w:val="00F777D1"/>
    <w:rsid w:val="00F82880"/>
    <w:rsid w:val="00FA4401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F1FE99C2-994D-4939-BF27-183F58967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F4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0"/>
    <w:link w:val="a4"/>
    <w:rsid w:val="00DF49C1"/>
    <w:rPr>
      <w:sz w:val="18"/>
      <w:szCs w:val="18"/>
      <w:lang w:eastAsia="ja-JP"/>
    </w:rPr>
  </w:style>
  <w:style w:type="paragraph" w:styleId="a6">
    <w:name w:val="footer"/>
    <w:basedOn w:val="a"/>
    <w:link w:val="a7"/>
    <w:unhideWhenUsed/>
    <w:rsid w:val="00DF49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0"/>
    <w:link w:val="a6"/>
    <w:rsid w:val="00DF49C1"/>
    <w:rPr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27D9785C.dotm</Template>
  <TotalTime>70</TotalTime>
  <Pages>1</Pages>
  <Words>422</Words>
  <Characters>2020</Characters>
  <Application>Microsoft Office Word</Application>
  <DocSecurity>0</DocSecurity>
  <Lines>252</Lines>
  <Paragraphs>199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TPC-E - Fujitsu PRIMERGY RX500 S7</vt:lpstr>
      <vt:lpstr>TPC-E - Fujitsu PRIMERGY RX500 S7</vt:lpstr>
      <vt:lpstr>TPC-E - Fujitsu PRIMERGY RX500 S7</vt:lpstr>
    </vt:vector>
  </TitlesOfParts>
  <Company>Fujitsu Siemens Computers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TPC-E - Fujitsu PRIMERGY RX500 S7</dc:title>
  <dc:creator>Detlev Seidel</dc:creator>
  <cp:lastModifiedBy>Yamada, Ichiro/山田 一郎</cp:lastModifiedBy>
  <cp:revision>9</cp:revision>
  <cp:lastPrinted>2014-03-25T15:53:00Z</cp:lastPrinted>
  <dcterms:created xsi:type="dcterms:W3CDTF">2019-10-10T00:59:00Z</dcterms:created>
  <dcterms:modified xsi:type="dcterms:W3CDTF">2019-10-17T11:02:00Z</dcterms:modified>
  <cp:category/>
</cp:coreProperties>
</file>